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5104"/>
        <w:gridCol w:w="5528"/>
        <w:gridCol w:w="4961"/>
      </w:tblGrid>
      <w:tr w:rsidR="00C8370F" w:rsidRPr="0075008C" w:rsidTr="00C61187">
        <w:trPr>
          <w:cantSplit/>
          <w:trHeight w:val="693"/>
        </w:trPr>
        <w:tc>
          <w:tcPr>
            <w:tcW w:w="425" w:type="dxa"/>
            <w:textDirection w:val="btLr"/>
          </w:tcPr>
          <w:p w:rsidR="00C8370F" w:rsidRPr="00C61187" w:rsidRDefault="00C8370F" w:rsidP="00C61187">
            <w:pPr>
              <w:ind w:left="113" w:right="113"/>
              <w:rPr>
                <w:b/>
                <w:w w:val="99"/>
                <w:sz w:val="28"/>
                <w:szCs w:val="28"/>
                <w:lang w:val="uk-UA"/>
              </w:rPr>
            </w:pPr>
            <w:r w:rsidRPr="00C61187">
              <w:rPr>
                <w:b/>
                <w:w w:val="99"/>
                <w:sz w:val="28"/>
                <w:szCs w:val="28"/>
                <w:lang w:val="uk-UA"/>
              </w:rPr>
              <w:t>Класи</w:t>
            </w:r>
          </w:p>
        </w:tc>
        <w:tc>
          <w:tcPr>
            <w:tcW w:w="5104" w:type="dxa"/>
          </w:tcPr>
          <w:p w:rsidR="00C8370F" w:rsidRPr="00C61187" w:rsidRDefault="00C8370F" w:rsidP="0075008C">
            <w:pPr>
              <w:rPr>
                <w:b/>
                <w:w w:val="99"/>
                <w:sz w:val="28"/>
                <w:szCs w:val="28"/>
                <w:lang w:val="uk-UA"/>
              </w:rPr>
            </w:pPr>
            <w:r w:rsidRPr="00C61187">
              <w:rPr>
                <w:b/>
                <w:w w:val="99"/>
                <w:sz w:val="28"/>
                <w:szCs w:val="28"/>
              </w:rPr>
              <w:t>Ціннісне ставлення до себе</w:t>
            </w:r>
          </w:p>
          <w:p w:rsidR="00C8370F" w:rsidRPr="00C61187" w:rsidRDefault="00C8370F" w:rsidP="0075008C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C8370F" w:rsidRPr="00C61187" w:rsidRDefault="00C8370F" w:rsidP="0075008C">
            <w:pPr>
              <w:rPr>
                <w:w w:val="104"/>
                <w:sz w:val="28"/>
                <w:szCs w:val="28"/>
              </w:rPr>
            </w:pPr>
            <w:r w:rsidRPr="00C61187">
              <w:rPr>
                <w:b/>
                <w:sz w:val="28"/>
                <w:szCs w:val="28"/>
              </w:rPr>
              <w:t>Ціннісне ставлення до сім'ї, родини, людей.</w:t>
            </w:r>
          </w:p>
          <w:p w:rsidR="00C8370F" w:rsidRPr="00C61187" w:rsidRDefault="00C8370F" w:rsidP="0075008C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C8370F" w:rsidRPr="00C61187" w:rsidRDefault="00C8370F" w:rsidP="0075008C">
            <w:pPr>
              <w:rPr>
                <w:sz w:val="28"/>
                <w:szCs w:val="28"/>
                <w:lang w:val="uk-UA"/>
              </w:rPr>
            </w:pPr>
            <w:r w:rsidRPr="00C61187">
              <w:rPr>
                <w:b/>
                <w:w w:val="103"/>
                <w:sz w:val="28"/>
                <w:szCs w:val="28"/>
              </w:rPr>
              <w:t>Ціннісне ставлення до праці</w:t>
            </w:r>
          </w:p>
        </w:tc>
      </w:tr>
      <w:tr w:rsidR="00C8370F" w:rsidRPr="0075008C" w:rsidTr="00C61187">
        <w:trPr>
          <w:cantSplit/>
          <w:trHeight w:val="1134"/>
        </w:trPr>
        <w:tc>
          <w:tcPr>
            <w:tcW w:w="425" w:type="dxa"/>
            <w:textDirection w:val="btLr"/>
          </w:tcPr>
          <w:p w:rsidR="00C8370F" w:rsidRPr="00C61187" w:rsidRDefault="00C8370F" w:rsidP="00C61187">
            <w:pPr>
              <w:ind w:left="113" w:right="113"/>
              <w:jc w:val="right"/>
              <w:rPr>
                <w:sz w:val="28"/>
                <w:szCs w:val="28"/>
                <w:lang w:val="uk-UA"/>
              </w:rPr>
            </w:pPr>
            <w:r w:rsidRPr="00C61187">
              <w:rPr>
                <w:sz w:val="28"/>
                <w:szCs w:val="28"/>
                <w:lang w:val="uk-UA"/>
              </w:rPr>
              <w:t>8 клас</w:t>
            </w:r>
          </w:p>
        </w:tc>
        <w:tc>
          <w:tcPr>
            <w:tcW w:w="5104" w:type="dxa"/>
          </w:tcPr>
          <w:p w:rsidR="00C8370F" w:rsidRPr="007342B8" w:rsidRDefault="00C8370F" w:rsidP="0075008C">
            <w:pPr>
              <w:rPr>
                <w:spacing w:val="-6"/>
                <w:lang w:val="uk-UA"/>
              </w:rPr>
            </w:pPr>
            <w:r w:rsidRPr="007342B8">
              <w:rPr>
                <w:spacing w:val="-5"/>
                <w:lang w:val="uk-UA"/>
              </w:rPr>
              <w:t xml:space="preserve">"У згоді з самим собою", "Шлях до себе", "Як стати щасливим", "Уміти </w:t>
            </w:r>
            <w:r w:rsidRPr="007342B8">
              <w:rPr>
                <w:spacing w:val="-3"/>
                <w:lang w:val="uk-UA"/>
              </w:rPr>
              <w:t xml:space="preserve">володіти собою", "3 чого починається пізнання", "Чи   любиш   ти     себе?", </w:t>
            </w:r>
            <w:r w:rsidRPr="007342B8">
              <w:rPr>
                <w:spacing w:val="-2"/>
                <w:lang w:val="uk-UA"/>
              </w:rPr>
              <w:t xml:space="preserve">"Яка  людина  заслуговує    на    повагу  інших",  "Ким  бути  і яким  бути", </w:t>
            </w:r>
            <w:r w:rsidRPr="007342B8">
              <w:rPr>
                <w:lang w:val="uk-UA"/>
              </w:rPr>
              <w:t xml:space="preserve">"Створення  життєвого  проекту  саморозвитку",  "Світ  моїх  захоплень", "Фізична краса не постійна, а духовна  - вічна", "Дозвілля та хобі,    "Моє </w:t>
            </w:r>
            <w:r w:rsidRPr="007342B8">
              <w:rPr>
                <w:spacing w:val="-2"/>
                <w:lang w:val="uk-UA"/>
              </w:rPr>
              <w:t xml:space="preserve">дозвілля",    "Таланти  твої,  Україно",  "Якщо  я  буду...",  "Вчитель </w:t>
            </w:r>
            <w:r w:rsidRPr="007342B8">
              <w:rPr>
                <w:spacing w:val="-1"/>
                <w:lang w:val="uk-UA"/>
              </w:rPr>
              <w:t xml:space="preserve">-  моє </w:t>
            </w:r>
            <w:r w:rsidRPr="007342B8">
              <w:rPr>
                <w:spacing w:val="-6"/>
                <w:lang w:val="uk-UA"/>
              </w:rPr>
              <w:t xml:space="preserve">покликання", "Мій улюблений учитель". </w:t>
            </w:r>
          </w:p>
          <w:p w:rsidR="00C8370F" w:rsidRPr="007342B8" w:rsidRDefault="00C8370F" w:rsidP="0075008C">
            <w:pPr>
              <w:rPr>
                <w:lang w:val="uk-UA"/>
              </w:rPr>
            </w:pPr>
            <w:r w:rsidRPr="007342B8">
              <w:t xml:space="preserve">Тренінги "Кроки до  успіху",  "Я"- частинка Всесвіту", "Як подолати невдачу?",  "Наодинці із собою",    "Сам собі вихователь", "Кодекс чесної </w:t>
            </w:r>
            <w:r w:rsidRPr="007342B8">
              <w:rPr>
                <w:spacing w:val="-1"/>
              </w:rPr>
              <w:t>особистості",   "Шлях до себе".</w:t>
            </w:r>
          </w:p>
        </w:tc>
        <w:tc>
          <w:tcPr>
            <w:tcW w:w="5528" w:type="dxa"/>
          </w:tcPr>
          <w:p w:rsidR="00C8370F" w:rsidRPr="007342B8" w:rsidRDefault="00C8370F" w:rsidP="0075008C">
            <w:pPr>
              <w:rPr>
                <w:spacing w:val="-3"/>
                <w:lang w:val="uk-UA"/>
              </w:rPr>
            </w:pPr>
            <w:r w:rsidRPr="007342B8">
              <w:t xml:space="preserve">"Мистецтво спілкування: коли яке слово мовити", "Як жити в мирі з </w:t>
            </w:r>
            <w:r w:rsidRPr="007342B8">
              <w:rPr>
                <w:spacing w:val="-1"/>
              </w:rPr>
              <w:t xml:space="preserve">людьми",  "Добротою  себе  перевір",  "Особистість  і колектив",  "Учіться </w:t>
            </w:r>
            <w:r w:rsidRPr="007342B8">
              <w:rPr>
                <w:spacing w:val="-4"/>
                <w:lang w:val="uk-UA"/>
              </w:rPr>
              <w:t xml:space="preserve">любити", "Що таке СНІД", "Я і моя родина", "За правилами етикету", "Його </w:t>
            </w:r>
            <w:r w:rsidRPr="007342B8">
              <w:rPr>
                <w:spacing w:val="-3"/>
                <w:lang w:val="uk-UA"/>
              </w:rPr>
              <w:t xml:space="preserve">ввічливість етикет", "Імідж сучасної людини", "Молодіжне дозвілля", "Твої </w:t>
            </w:r>
            <w:r w:rsidRPr="007342B8">
              <w:rPr>
                <w:spacing w:val="-2"/>
                <w:lang w:val="uk-UA"/>
              </w:rPr>
              <w:t xml:space="preserve">вороги    психоактивні речовини",  "Як  поводитись  у  складних  життєвих </w:t>
            </w:r>
            <w:r w:rsidRPr="007342B8">
              <w:rPr>
                <w:spacing w:val="-3"/>
                <w:lang w:val="uk-UA"/>
              </w:rPr>
              <w:t xml:space="preserve">ситуаціях", "Як долати агресивність". </w:t>
            </w:r>
          </w:p>
          <w:p w:rsidR="00C8370F" w:rsidRPr="007342B8" w:rsidRDefault="00C8370F" w:rsidP="0075008C">
            <w:pPr>
              <w:rPr>
                <w:lang w:val="uk-UA"/>
              </w:rPr>
            </w:pPr>
          </w:p>
        </w:tc>
        <w:tc>
          <w:tcPr>
            <w:tcW w:w="4961" w:type="dxa"/>
          </w:tcPr>
          <w:p w:rsidR="00C8370F" w:rsidRPr="007342B8" w:rsidRDefault="00C8370F" w:rsidP="0075008C">
            <w:pPr>
              <w:rPr>
                <w:lang w:val="uk-UA"/>
              </w:rPr>
            </w:pPr>
            <w:r w:rsidRPr="007342B8">
              <w:rPr>
                <w:spacing w:val="-4"/>
                <w:lang w:val="uk-UA"/>
              </w:rPr>
              <w:t xml:space="preserve">"Що мали вміти хлопці і дівчата вступаючи у доросле життя",   "Бережи </w:t>
            </w:r>
            <w:r>
              <w:rPr>
                <w:noProof/>
              </w:rPr>
              <w:pict>
                <v:shape id="_x0000_s1026" style="position:absolute;margin-left:83.35pt;margin-top:56.8pt;width:471.6pt;height:15.75pt;z-index:-251698176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27" style="position:absolute;margin-left:83.35pt;margin-top:72.55pt;width:471.6pt;height:16.5pt;z-index:-251697152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28" style="position:absolute;margin-left:83.35pt;margin-top:89.05pt;width:471.6pt;height:15.8pt;z-index:-251696128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29" style="position:absolute;margin-left:83.35pt;margin-top:120.55pt;width:471.6pt;height:16.55pt;z-index:-251695104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0" style="position:absolute;margin-left:83.35pt;margin-top:137.1pt;width:471.6pt;height:15.75pt;z-index:-25169408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1" style="position:absolute;margin-left:83.35pt;margin-top:152.85pt;width:471.6pt;height:16.55pt;z-index:-251693056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2" style="position:absolute;margin-left:83.35pt;margin-top:169.4pt;width:471.6pt;height:15.75pt;z-index:-25169203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3" style="position:absolute;margin-left:83.35pt;margin-top:185.15pt;width:471.6pt;height:16.5pt;z-index:-251691008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4" style="position:absolute;margin-left:83.35pt;margin-top:201.65pt;width:471.6pt;height:15.8pt;z-index:-251689984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5" style="position:absolute;margin-left:83.35pt;margin-top:217.45pt;width:471.6pt;height:16.5pt;z-index:-251688960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6" style="position:absolute;margin-left:83.35pt;margin-top:233.95pt;width:471.6pt;height:15.75pt;z-index:-251687936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7" style="position:absolute;margin-left:83.35pt;margin-top:249.7pt;width:471.6pt;height:16.5pt;z-index:-251686912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8" style="position:absolute;margin-left:83.35pt;margin-top:266.2pt;width:471.6pt;height:15.8pt;z-index:-251685888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9" style="position:absolute;margin-left:83.35pt;margin-top:282pt;width:471.6pt;height:16.5pt;z-index:-25168486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0" style="position:absolute;margin-left:83.35pt;margin-top:298.5pt;width:471.6pt;height:15.75pt;z-index:-25168384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1" style="position:absolute;margin-left:83.35pt;margin-top:314.25pt;width:471.6pt;height:16.55pt;z-index:-251682816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2" style="position:absolute;margin-left:83.35pt;margin-top:330.8pt;width:471.6pt;height:15.75pt;z-index:-25168179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3" style="position:absolute;margin-left:83.35pt;margin-top:346.55pt;width:471.6pt;height:15.75pt;z-index:-25168076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4" style="position:absolute;margin-left:83.35pt;margin-top:362.3pt;width:471.6pt;height:16.5pt;z-index:-25167974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5" style="position:absolute;margin-left:83.35pt;margin-top:378.8pt;width:471.6pt;height:15.8pt;z-index:-251678720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6" style="position:absolute;margin-left:83.35pt;margin-top:394.55pt;width:471.6pt;height:16.55pt;z-index:-251677696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7" style="position:absolute;margin-left:83.35pt;margin-top:411.1pt;width:471.6pt;height:15.75pt;z-index:-25167667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8" style="position:absolute;margin-left:83.35pt;margin-top:426.85pt;width:471.6pt;height:16.55pt;z-index:-251675648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9" style="position:absolute;margin-left:83.35pt;margin-top:443.4pt;width:471.6pt;height:15.75pt;z-index:-251674624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0" style="position:absolute;margin-left:83.35pt;margin-top:459.15pt;width:471.6pt;height:16.5pt;z-index:-251673600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1" style="position:absolute;margin-left:83.35pt;margin-top:475.65pt;width:471.6pt;height:15.75pt;z-index:-251672576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2" style="position:absolute;margin-left:83.35pt;margin-top:491.4pt;width:471.6pt;height:16.55pt;z-index:-251671552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3" style="position:absolute;margin-left:83.35pt;margin-top:507.95pt;width:471.6pt;height:15.75pt;z-index:-25167052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4" style="position:absolute;margin-left:83.35pt;margin-top:523.7pt;width:471.6pt;height:16.5pt;z-index:-25166950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5" style="position:absolute;margin-left:83.35pt;margin-top:540.2pt;width:471.6pt;height:15.8pt;z-index:-251668480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6" style="position:absolute;margin-left:83.35pt;margin-top:556pt;width:471.6pt;height:15.75pt;z-index:-251667456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7" style="position:absolute;margin-left:83.35pt;margin-top:571.75pt;width:471.6pt;height:16.5pt;z-index:-251666432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8" style="position:absolute;margin-left:83.35pt;margin-top:588.25pt;width:471.6pt;height:15.75pt;z-index:-25166540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9" style="position:absolute;margin-left:83.35pt;margin-top:604pt;width:471.6pt;height:16.55pt;z-index:-251664384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0" style="position:absolute;margin-left:83.35pt;margin-top:636.3pt;width:471.6pt;height:16.5pt;z-index:-251663360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1" style="position:absolute;margin-left:83.35pt;margin-top:652.8pt;width:471.6pt;height:15.8pt;z-index:-251662336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2" style="position:absolute;margin-left:83.35pt;margin-top:668.6pt;width:471.6pt;height:16.5pt;z-index:-251661312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3" style="position:absolute;margin-left:83.35pt;margin-top:685.05pt;width:471.6pt;height:15.8pt;z-index:-251660288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4" style="position:absolute;margin-left:83.35pt;margin-top:700.85pt;width:471.6pt;height:16.5pt;z-index:-25165926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5" style="position:absolute;margin-left:83.35pt;margin-top:717.35pt;width:471.6pt;height:15.8pt;z-index:-251658240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6" style="position:absolute;margin-left:83.35pt;margin-top:733.15pt;width:471.6pt;height:16.5pt;z-index:-25165721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7" style="position:absolute;margin-left:83.35pt;margin-top:749.65pt;width:471.6pt;height:15.75pt;z-index:-25165619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8" style="position:absolute;margin-left:83.35pt;margin-top:765.4pt;width:471.6pt;height:16.55pt;z-index:-251655168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bookmarkStart w:id="0" w:name="Pg37"/>
            <w:bookmarkEnd w:id="0"/>
            <w:r w:rsidRPr="007342B8">
              <w:rPr>
                <w:spacing w:val="-3"/>
                <w:lang w:val="uk-UA"/>
              </w:rPr>
              <w:t xml:space="preserve">свій час і час інших", "Як правильно організувати свою працю?", "Економіка домашнього господарства",  "Школа - мій дім, я - господар у нім", "Формула </w:t>
            </w:r>
            <w:r w:rsidRPr="007342B8">
              <w:rPr>
                <w:lang w:val="uk-UA"/>
              </w:rPr>
              <w:t xml:space="preserve">вибору професії: можу  +  хочу  +  треба",  "Освіта  -  шлях до майбутньої професії", "Таємниця майстерності", "У світі професій", "Що я знаю про майбутню професію?", "Мої здібності. </w:t>
            </w:r>
            <w:r w:rsidRPr="007342B8">
              <w:t>Як обрати професію".</w:t>
            </w:r>
          </w:p>
        </w:tc>
      </w:tr>
      <w:tr w:rsidR="00C8370F" w:rsidRPr="00977B21" w:rsidTr="00C61187">
        <w:tblPrEx>
          <w:tblLook w:val="00A0"/>
        </w:tblPrEx>
        <w:trPr>
          <w:trHeight w:val="804"/>
        </w:trPr>
        <w:tc>
          <w:tcPr>
            <w:tcW w:w="425" w:type="dxa"/>
            <w:textDirection w:val="btLr"/>
          </w:tcPr>
          <w:p w:rsidR="00C8370F" w:rsidRPr="00C61187" w:rsidRDefault="00C8370F" w:rsidP="00C61187">
            <w:pPr>
              <w:ind w:left="113" w:right="113"/>
              <w:rPr>
                <w:b/>
                <w:w w:val="99"/>
                <w:sz w:val="28"/>
                <w:szCs w:val="28"/>
                <w:lang w:val="uk-UA"/>
              </w:rPr>
            </w:pPr>
          </w:p>
        </w:tc>
        <w:tc>
          <w:tcPr>
            <w:tcW w:w="5104" w:type="dxa"/>
          </w:tcPr>
          <w:p w:rsidR="00C8370F" w:rsidRPr="007342B8" w:rsidRDefault="00C8370F" w:rsidP="00874E6E">
            <w:pPr>
              <w:rPr>
                <w:lang w:val="uk-UA"/>
              </w:rPr>
            </w:pPr>
            <w:r w:rsidRPr="007342B8">
              <w:rPr>
                <w:b/>
                <w:w w:val="101"/>
              </w:rPr>
              <w:t>Ціннісне ставлення до природи</w:t>
            </w:r>
          </w:p>
        </w:tc>
        <w:tc>
          <w:tcPr>
            <w:tcW w:w="5528" w:type="dxa"/>
          </w:tcPr>
          <w:p w:rsidR="00C8370F" w:rsidRPr="007342B8" w:rsidRDefault="00C8370F" w:rsidP="00874E6E">
            <w:pPr>
              <w:rPr>
                <w:b/>
                <w:w w:val="101"/>
              </w:rPr>
            </w:pPr>
            <w:r w:rsidRPr="007342B8">
              <w:rPr>
                <w:b/>
                <w:w w:val="105"/>
              </w:rPr>
              <w:t>Ціннісне ставлення до культури і мистецтва</w:t>
            </w:r>
          </w:p>
        </w:tc>
        <w:tc>
          <w:tcPr>
            <w:tcW w:w="4961" w:type="dxa"/>
          </w:tcPr>
          <w:p w:rsidR="00C8370F" w:rsidRPr="007342B8" w:rsidRDefault="00C8370F" w:rsidP="00874E6E">
            <w:pPr>
              <w:rPr>
                <w:b/>
                <w:lang w:val="uk-UA"/>
              </w:rPr>
            </w:pPr>
            <w:r w:rsidRPr="007342B8">
              <w:rPr>
                <w:b/>
              </w:rPr>
              <w:t>Ціннісне ставлення особистості до суспільства і держави</w:t>
            </w:r>
          </w:p>
        </w:tc>
      </w:tr>
      <w:tr w:rsidR="00C8370F" w:rsidRPr="007342B8" w:rsidTr="00C61187">
        <w:tblPrEx>
          <w:tblLook w:val="00A0"/>
        </w:tblPrEx>
        <w:trPr>
          <w:trHeight w:val="1134"/>
        </w:trPr>
        <w:tc>
          <w:tcPr>
            <w:tcW w:w="425" w:type="dxa"/>
            <w:textDirection w:val="btLr"/>
          </w:tcPr>
          <w:p w:rsidR="00C8370F" w:rsidRPr="00C61187" w:rsidRDefault="00C8370F" w:rsidP="00C61187">
            <w:pPr>
              <w:ind w:left="113" w:right="113"/>
              <w:jc w:val="right"/>
              <w:rPr>
                <w:sz w:val="28"/>
                <w:szCs w:val="28"/>
                <w:lang w:val="uk-UA"/>
              </w:rPr>
            </w:pPr>
            <w:r w:rsidRPr="00C61187">
              <w:rPr>
                <w:sz w:val="28"/>
                <w:szCs w:val="28"/>
                <w:lang w:val="uk-UA"/>
              </w:rPr>
              <w:t>8 клас</w:t>
            </w:r>
          </w:p>
        </w:tc>
        <w:tc>
          <w:tcPr>
            <w:tcW w:w="5104" w:type="dxa"/>
          </w:tcPr>
          <w:p w:rsidR="00C8370F" w:rsidRPr="007342B8" w:rsidRDefault="00C8370F" w:rsidP="00874E6E">
            <w:pPr>
              <w:rPr>
                <w:lang w:val="uk-UA"/>
              </w:rPr>
            </w:pPr>
            <w:r w:rsidRPr="007342B8">
              <w:rPr>
                <w:spacing w:val="-4"/>
                <w:lang w:val="uk-UA"/>
              </w:rPr>
              <w:t xml:space="preserve">"Біологічний хокей" (КВК), "Екологічний бумеранг", "Екологічне лото", "Зелений дивосвіт", "Ми — в природі, природа — в нас", "Замість ялинки — </w:t>
            </w:r>
            <w:r w:rsidRPr="007342B8">
              <w:rPr>
                <w:lang w:val="uk-UA"/>
              </w:rPr>
              <w:t xml:space="preserve">зимовий букет",  "Осінній дивограй",  "Світ дерев",  "Дзвони Чорнобиля", "Мальовнича моя Україна: розробка сценарію фільму",   "Світ природи   в </w:t>
            </w:r>
            <w:r>
              <w:rPr>
                <w:noProof/>
              </w:rPr>
              <w:pict>
                <v:shape id="_x0000_s1069" style="position:absolute;margin-left:92.35pt;margin-top:56.8pt;width:462.6pt;height:15.75pt;z-index:-251654144;mso-position-horizontal-relative:page;mso-position-vertical-relative:page" coordsize="9252,315" o:allowincell="f" path="m,315r9252,l925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0" style="position:absolute;margin-left:83.35pt;margin-top:72.55pt;width:471.6pt;height:16.5pt;z-index:-251653120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1" style="position:absolute;margin-left:83.35pt;margin-top:120.55pt;width:471.6pt;height:16.55pt;z-index:-251652096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2" style="position:absolute;margin-left:83.35pt;margin-top:137.1pt;width:471.6pt;height:15.75pt;z-index:-25165107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3" style="position:absolute;margin-left:83.35pt;margin-top:266.2pt;width:471.6pt;height:15.8pt;z-index:-251650048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4" style="position:absolute;margin-left:83.35pt;margin-top:282pt;width:471.6pt;height:16.5pt;z-index:-25164902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5" style="position:absolute;margin-left:83.35pt;margin-top:298.5pt;width:471.6pt;height:15.75pt;z-index:-25164800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6" style="position:absolute;margin-left:83.35pt;margin-top:491.4pt;width:471.6pt;height:16.55pt;z-index:-251646976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7" style="position:absolute;margin-left:83.35pt;margin-top:507.95pt;width:471.6pt;height:15.75pt;z-index:-25164595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8" style="position:absolute;margin-left:83.35pt;margin-top:523.7pt;width:471.6pt;height:16.5pt;z-index:-251644928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9" style="position:absolute;margin-left:83.35pt;margin-top:556pt;width:471.6pt;height:15.75pt;z-index:-25164288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0" style="position:absolute;margin-left:83.35pt;margin-top:571.75pt;width:471.6pt;height:16.5pt;z-index:-25164185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1" style="position:absolute;margin-left:83.35pt;margin-top:588.25pt;width:471.6pt;height:15.75pt;z-index:-25164083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2" style="position:absolute;margin-left:83.35pt;margin-top:604pt;width:471.6pt;height:16.55pt;z-index:-251639808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3" style="position:absolute;margin-left:83.35pt;margin-top:620.55pt;width:471.6pt;height:15.75pt;z-index:-251638784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4" style="position:absolute;margin-left:83.35pt;margin-top:636.3pt;width:471.6pt;height:16.5pt;z-index:-251637760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5" style="position:absolute;margin-left:83.35pt;margin-top:652.8pt;width:471.6pt;height:15.8pt;z-index:-251636736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6" style="position:absolute;margin-left:83.35pt;margin-top:668.6pt;width:471.6pt;height:16.5pt;z-index:-251635712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7" style="position:absolute;margin-left:83.35pt;margin-top:685.05pt;width:471.6pt;height:15.8pt;z-index:-251634688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bookmarkStart w:id="1" w:name="Pg41"/>
            <w:bookmarkEnd w:id="1"/>
            <w:r w:rsidRPr="007342B8">
              <w:rPr>
                <w:lang w:val="uk-UA"/>
              </w:rPr>
              <w:t xml:space="preserve"> </w:t>
            </w:r>
            <w:r w:rsidRPr="007342B8">
              <w:rPr>
                <w:spacing w:val="-1"/>
                <w:lang w:val="uk-UA"/>
              </w:rPr>
              <w:t xml:space="preserve">народному   епосі","Контурна   карта   виховної   еколого-натуралістичної </w:t>
            </w:r>
            <w:r w:rsidRPr="007342B8">
              <w:rPr>
                <w:spacing w:val="-2"/>
                <w:lang w:val="uk-UA"/>
              </w:rPr>
              <w:t xml:space="preserve">роботи", "Бережи свою планету", "Проблеми природи нашого краю". </w:t>
            </w:r>
          </w:p>
          <w:p w:rsidR="00C8370F" w:rsidRPr="007342B8" w:rsidRDefault="00C8370F" w:rsidP="00874E6E">
            <w:pPr>
              <w:rPr>
                <w:lang w:val="uk-UA"/>
              </w:rPr>
            </w:pPr>
          </w:p>
        </w:tc>
        <w:tc>
          <w:tcPr>
            <w:tcW w:w="5528" w:type="dxa"/>
          </w:tcPr>
          <w:p w:rsidR="00C8370F" w:rsidRPr="007342B8" w:rsidRDefault="00C8370F" w:rsidP="00874E6E">
            <w:pPr>
              <w:rPr>
                <w:spacing w:val="-1"/>
                <w:lang w:val="uk-UA"/>
              </w:rPr>
            </w:pPr>
            <w:r w:rsidRPr="007342B8">
              <w:rPr>
                <w:spacing w:val="-5"/>
                <w:lang w:val="uk-UA"/>
              </w:rPr>
              <w:t xml:space="preserve">"Музика, яку ми слухаємо. Музика, яку ми любимо", "Кобзарська дума", </w:t>
            </w:r>
            <w:r w:rsidRPr="007342B8">
              <w:rPr>
                <w:spacing w:val="-3"/>
                <w:lang w:val="uk-UA"/>
              </w:rPr>
              <w:t xml:space="preserve">"Чи розуміємо ми оперу?", "Театр у моєму житті", "Мистецтво і мода", "Наш </w:t>
            </w:r>
            <w:r w:rsidRPr="007342B8">
              <w:rPr>
                <w:lang w:val="uk-UA"/>
              </w:rPr>
              <w:t xml:space="preserve">край  у  творах  мистецтва",  "І  на  тім  рушникові",  "Купальські  вогні", "Новорічна   вистава",   "Різдвяні   комедії",   "Духовність   особистості   і </w:t>
            </w:r>
            <w:r w:rsidRPr="007342B8">
              <w:rPr>
                <w:spacing w:val="-1"/>
                <w:lang w:val="uk-UA"/>
              </w:rPr>
              <w:t xml:space="preserve">мистецтво", "Уроки шляхетності", "Тонкощі побуту". </w:t>
            </w:r>
          </w:p>
          <w:p w:rsidR="00C8370F" w:rsidRPr="007342B8" w:rsidRDefault="00C8370F" w:rsidP="00C61187">
            <w:pPr>
              <w:ind w:firstLine="851"/>
              <w:rPr>
                <w:spacing w:val="-4"/>
                <w:lang w:val="uk-UA"/>
              </w:rPr>
            </w:pPr>
          </w:p>
        </w:tc>
        <w:tc>
          <w:tcPr>
            <w:tcW w:w="4961" w:type="dxa"/>
          </w:tcPr>
          <w:p w:rsidR="00C8370F" w:rsidRPr="007342B8" w:rsidRDefault="00C8370F" w:rsidP="00874E6E">
            <w:pPr>
              <w:rPr>
                <w:spacing w:val="-5"/>
                <w:lang w:val="uk-UA"/>
              </w:rPr>
            </w:pPr>
            <w:r w:rsidRPr="007342B8">
              <w:rPr>
                <w:spacing w:val="-2"/>
                <w:lang w:val="uk-UA"/>
              </w:rPr>
              <w:t xml:space="preserve">"Країна, в якій я живу", "Моя Україна, демократична і вільна, я з нею </w:t>
            </w:r>
            <w:r w:rsidRPr="007342B8">
              <w:rPr>
                <w:lang w:val="uk-UA"/>
              </w:rPr>
              <w:t xml:space="preserve">пов'язую долю свою", "Трагедії українського народу" , "Я  - громадянин і </w:t>
            </w:r>
            <w:r w:rsidRPr="007342B8">
              <w:rPr>
                <w:spacing w:val="-3"/>
                <w:lang w:val="uk-UA"/>
              </w:rPr>
              <w:t xml:space="preserve">патріот держави", "Збережемо наш скарб - рідну мову", "Джерела духовності мого краю", "Видатні люди мого краю", "Допоможемо ветеранам", "Козацькі </w:t>
            </w:r>
            <w:r w:rsidRPr="007342B8">
              <w:rPr>
                <w:spacing w:val="-4"/>
                <w:lang w:val="uk-UA"/>
              </w:rPr>
              <w:t xml:space="preserve">сурми", "Українці за кордоном. Що таке діаспора?",   "Україна - суверенна і незалежна держава", "День Соборності України", "6 грудня - День збройних сил України", "Є пам'ять, якій не буде кінця", "Воїни - інтернаціоналісти", </w:t>
            </w:r>
            <w:r>
              <w:rPr>
                <w:noProof/>
              </w:rPr>
              <w:pict>
                <v:shape id="_x0000_s1088" style="position:absolute;margin-left:92.35pt;margin-top:89.05pt;width:462.6pt;height:15.8pt;z-index:-251633664;mso-position-horizontal-relative:page;mso-position-vertical-relative:page" coordsize="9252,316" o:allowincell="f" path="m,316r9252,l925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9" style="position:absolute;margin-left:92.35pt;margin-top:104.85pt;width:462.6pt;height:15.75pt;z-index:-251632640;mso-position-horizontal-relative:page;mso-position-vertical-relative:page" coordsize="9252,315" o:allowincell="f" path="m,315r9252,l925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0" style="position:absolute;margin-left:83.35pt;margin-top:152.85pt;width:471.6pt;height:16.55pt;z-index:-251631616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1" style="position:absolute;margin-left:83.35pt;margin-top:169.4pt;width:471.6pt;height:15.75pt;z-index:-25163059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2" style="position:absolute;margin-left:83.35pt;margin-top:185.15pt;width:471.6pt;height:16.5pt;z-index:-251629568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3" style="position:absolute;margin-left:83.35pt;margin-top:443.4pt;width:471.6pt;height:15.75pt;z-index:-251628544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4" style="position:absolute;margin-left:83.35pt;margin-top:459.15pt;width:471.6pt;height:16.5pt;z-index:-251627520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5" style="position:absolute;margin-left:83.35pt;margin-top:475.65pt;width:471.6pt;height:15.75pt;z-index:-251626496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6" style="position:absolute;margin-left:83.35pt;margin-top:604pt;width:471.6pt;height:16.55pt;z-index:-251625472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7" style="position:absolute;margin-left:83.35pt;margin-top:620.55pt;width:471.6pt;height:15.75pt;z-index:-25162444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8" style="position:absolute;margin-left:83.35pt;margin-top:636.3pt;width:471.6pt;height:16.5pt;z-index:-25162342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9" style="position:absolute;margin-left:83.35pt;margin-top:652.8pt;width:471.6pt;height:15.8pt;z-index:-251622400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0" style="position:absolute;margin-left:83.35pt;margin-top:685.05pt;width:471.6pt;height:15.8pt;z-index:-251621376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1" style="position:absolute;margin-left:83.35pt;margin-top:717.35pt;width:471.6pt;height:15.8pt;z-index:-251620352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2" style="position:absolute;margin-left:83.35pt;margin-top:749.65pt;width:471.6pt;height:15.75pt;z-index:-25161932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bookmarkStart w:id="2" w:name="Pg49"/>
            <w:bookmarkEnd w:id="2"/>
            <w:r w:rsidRPr="007342B8">
              <w:rPr>
                <w:spacing w:val="-4"/>
                <w:lang w:val="uk-UA"/>
              </w:rPr>
              <w:t xml:space="preserve">"Видатні вчені України, рідного краю", "Українське козацтво міфи та реалії", </w:t>
            </w:r>
            <w:r w:rsidRPr="007342B8">
              <w:rPr>
                <w:spacing w:val="-5"/>
                <w:lang w:val="uk-UA"/>
              </w:rPr>
              <w:t>"Ми - єдиний народ".</w:t>
            </w:r>
          </w:p>
        </w:tc>
      </w:tr>
    </w:tbl>
    <w:p w:rsidR="00C8370F" w:rsidRPr="0075008C" w:rsidRDefault="00C8370F" w:rsidP="0075008C">
      <w:pPr>
        <w:rPr>
          <w:rFonts w:ascii="Arial" w:hAnsi="Arial" w:cs="Arial"/>
          <w:lang w:val="uk-UA"/>
        </w:rPr>
      </w:pPr>
      <w:r>
        <w:rPr>
          <w:noProof/>
        </w:rPr>
        <w:pict>
          <v:shape id="_x0000_s1103" style="position:absolute;margin-left:84.2pt;margin-top:543.3pt;width:471.6pt;height:15.8pt;z-index:-251643904;mso-position-horizontal:absolute;mso-position-horizontal-relative:page;mso-position-vertical:absolute;mso-position-vertical-relative:page" coordsize="9432,316" path="m,316r9432,l9432,,,xe" stroked="f">
            <v:path arrowok="t"/>
            <w10:wrap anchorx="page" anchory="page"/>
          </v:shape>
        </w:pict>
      </w:r>
    </w:p>
    <w:sectPr w:rsidR="00C8370F" w:rsidRPr="0075008C" w:rsidSect="0039799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99F"/>
    <w:rsid w:val="00037AFB"/>
    <w:rsid w:val="000641C8"/>
    <w:rsid w:val="001C7B4A"/>
    <w:rsid w:val="00235672"/>
    <w:rsid w:val="0039799F"/>
    <w:rsid w:val="003E32FF"/>
    <w:rsid w:val="004C3B8C"/>
    <w:rsid w:val="00564A14"/>
    <w:rsid w:val="005D5B36"/>
    <w:rsid w:val="007342B8"/>
    <w:rsid w:val="0075008C"/>
    <w:rsid w:val="007B56B2"/>
    <w:rsid w:val="00874E6E"/>
    <w:rsid w:val="008875B4"/>
    <w:rsid w:val="009330C6"/>
    <w:rsid w:val="00977B21"/>
    <w:rsid w:val="00BE5F8A"/>
    <w:rsid w:val="00C61187"/>
    <w:rsid w:val="00C8370F"/>
    <w:rsid w:val="00DD1784"/>
    <w:rsid w:val="00F70B2A"/>
    <w:rsid w:val="00F77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9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9799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480</Words>
  <Characters>2738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2006-12-31T22:45:00Z</cp:lastPrinted>
  <dcterms:created xsi:type="dcterms:W3CDTF">2011-12-25T21:42:00Z</dcterms:created>
  <dcterms:modified xsi:type="dcterms:W3CDTF">2006-12-31T22:45:00Z</dcterms:modified>
</cp:coreProperties>
</file>